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1A7" w:rsidRPr="00A45608" w:rsidRDefault="00FE41A7" w:rsidP="00FE41A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Robert OSBARNE</w:t>
      </w:r>
      <w:r w:rsidRPr="00A4560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fl.1508)</w:t>
      </w:r>
    </w:p>
    <w:p w:rsidR="00FE41A7" w:rsidRPr="00A45608" w:rsidRDefault="00FE41A7" w:rsidP="00FE41A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Chillenden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>,</w:t>
      </w:r>
      <w:r w:rsidR="00760D6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45608">
        <w:rPr>
          <w:rFonts w:ascii="Times New Roman" w:hAnsi="Times New Roman" w:cs="Times New Roman"/>
          <w:sz w:val="24"/>
          <w:szCs w:val="24"/>
        </w:rPr>
        <w:t>Kent.</w:t>
      </w:r>
    </w:p>
    <w:p w:rsidR="00FE41A7" w:rsidRPr="00A45608" w:rsidRDefault="00FE41A7" w:rsidP="00FE41A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E41A7" w:rsidRPr="00A45608" w:rsidRDefault="00FE41A7" w:rsidP="00FE41A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E41A7" w:rsidRPr="00A45608" w:rsidRDefault="00FE41A7" w:rsidP="00FE41A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1508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p.354)</w:t>
      </w:r>
    </w:p>
    <w:p w:rsidR="00FE41A7" w:rsidRPr="00A45608" w:rsidRDefault="00FE41A7" w:rsidP="00FE41A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E41A7" w:rsidRPr="00A45608" w:rsidRDefault="00FE41A7" w:rsidP="00FE41A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E41A7" w:rsidRPr="00A45608" w:rsidRDefault="00FE41A7" w:rsidP="00FE41A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760D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1A7" w:rsidRDefault="00FE41A7" w:rsidP="00E71FC3">
      <w:pPr>
        <w:spacing w:after="0" w:line="240" w:lineRule="auto"/>
      </w:pPr>
      <w:r>
        <w:separator/>
      </w:r>
    </w:p>
  </w:endnote>
  <w:endnote w:type="continuationSeparator" w:id="0">
    <w:p w:rsidR="00FE41A7" w:rsidRDefault="00FE41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1A7" w:rsidRDefault="00FE41A7" w:rsidP="00E71FC3">
      <w:pPr>
        <w:spacing w:after="0" w:line="240" w:lineRule="auto"/>
      </w:pPr>
      <w:r>
        <w:separator/>
      </w:r>
    </w:p>
  </w:footnote>
  <w:footnote w:type="continuationSeparator" w:id="0">
    <w:p w:rsidR="00FE41A7" w:rsidRDefault="00FE41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1A7"/>
    <w:rsid w:val="00760D62"/>
    <w:rsid w:val="00AB52E8"/>
    <w:rsid w:val="00B16D3F"/>
    <w:rsid w:val="00E71FC3"/>
    <w:rsid w:val="00EF4813"/>
    <w:rsid w:val="00FE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3D12F"/>
  <w15:chartTrackingRefBased/>
  <w15:docId w15:val="{85E564A0-D7BD-4DDD-AC45-85B74836F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2016-06-13T21:39:00Z</dcterms:created>
  <dcterms:modified xsi:type="dcterms:W3CDTF">2016-06-13T21:40:00Z</dcterms:modified>
</cp:coreProperties>
</file>